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Vale of White Horse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Vale of White Horse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Vale of White Horse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Vale of White Horse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Vale of White Horse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Vale of White Horse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47.4% </w:t>
      </w:r>
      <w:r w:rsidRPr="004747BF">
        <w:rPr>
          <w:rFonts w:ascii="Libre Franklin Light" w:eastAsia="Times New Roman" w:hAnsi="Libre Franklin Light" w:cs="Calibri Light"/>
        </w:rPr>
        <w:t xml:space="preserve">of those respondents classified as PGSI 8+ in Vale of White Horse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Vale of White Horse is estimated to be </w:t>
      </w:r>
      <w:r w:rsidRPr="00773DF7">
        <w:rPr>
          <w:rFonts w:ascii="Libre Franklin Light" w:eastAsia="Times New Roman" w:hAnsi="Libre Franklin Light" w:cs="Calibri Light"/>
          <w:b/>
          <w:bCs/>
          <w:color w:val="C45911" w:themeColor="accent2" w:themeShade="BF"/>
        </w:rPr>
        <w:t xml:space="preserve">£1,871,920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Vale of White Horse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Vale of White Horse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Vale of White Horse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Vale of White Horse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Vale of White Hors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Vale of White Horse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Vale of White Hors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Vale of White Horse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Vale of White Horse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Vale of White Hors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Vale of White Horse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Vale of White Horse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Vale of White Horse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Vale of White Horse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Vale of White Horse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Vale of White Horse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£1,871,920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Vale of White Horse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£30,491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£630,561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£45,171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£12,704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£23,291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£1,129,702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£1,871,920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Vale of White Horse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Vale of White Horse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Vale of White Horse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Vale of White Horse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9.2%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Vale of White Horse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Vale of White Horse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Vale of White Horse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Vale of White Horse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Vale of White Horse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9.2%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Vale of White Horse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Vale of White Horse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Vale of White Horse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FEF1E7C-B16E-448C-B6F3-70F24756B9C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